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DAMME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fl.1450-81)</w:t>
      </w:r>
    </w:p>
    <w:p w:rsidR="0048171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71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71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1450-81</w:t>
      </w:r>
      <w:r>
        <w:rPr>
          <w:rFonts w:ascii="Times New Roman" w:hAnsi="Times New Roman" w:cs="Times New Roman"/>
          <w:sz w:val="24"/>
          <w:szCs w:val="24"/>
        </w:rPr>
        <w:tab/>
        <w:t>He was Recorder of Norwich.  (le Strange p.127)</w:t>
      </w:r>
    </w:p>
    <w:p w:rsidR="0048171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71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171A" w:rsidRPr="0048171A" w:rsidRDefault="004817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November 2015</w:t>
      </w:r>
      <w:bookmarkStart w:id="0" w:name="_GoBack"/>
      <w:bookmarkEnd w:id="0"/>
    </w:p>
    <w:sectPr w:rsidR="0048171A" w:rsidRPr="004817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71A" w:rsidRDefault="0048171A" w:rsidP="00564E3C">
      <w:pPr>
        <w:spacing w:after="0" w:line="240" w:lineRule="auto"/>
      </w:pPr>
      <w:r>
        <w:separator/>
      </w:r>
    </w:p>
  </w:endnote>
  <w:endnote w:type="continuationSeparator" w:id="0">
    <w:p w:rsidR="0048171A" w:rsidRDefault="004817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171A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71A" w:rsidRDefault="0048171A" w:rsidP="00564E3C">
      <w:pPr>
        <w:spacing w:after="0" w:line="240" w:lineRule="auto"/>
      </w:pPr>
      <w:r>
        <w:separator/>
      </w:r>
    </w:p>
  </w:footnote>
  <w:footnote w:type="continuationSeparator" w:id="0">
    <w:p w:rsidR="0048171A" w:rsidRDefault="004817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1A"/>
    <w:rsid w:val="00372DC6"/>
    <w:rsid w:val="0048171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81BA8"/>
  <w15:chartTrackingRefBased/>
  <w15:docId w15:val="{E931662B-DBDE-4157-8797-556DFEAD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2015-11-02T22:34:00Z</dcterms:created>
  <dcterms:modified xsi:type="dcterms:W3CDTF">2015-11-02T22:35:00Z</dcterms:modified>
</cp:coreProperties>
</file>